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4CED5" w14:textId="185D972E" w:rsidR="00A635D3" w:rsidRPr="00A635D3" w:rsidRDefault="00A635D3" w:rsidP="00A635D3">
      <w:pPr>
        <w:rPr>
          <w:b/>
          <w:bCs/>
          <w:sz w:val="28"/>
          <w:szCs w:val="32"/>
        </w:rPr>
      </w:pPr>
      <w:r>
        <w:rPr>
          <w:b/>
          <w:bCs/>
          <w:sz w:val="28"/>
          <w:szCs w:val="32"/>
        </w:rPr>
        <w:t xml:space="preserve">Vedlegg 1 - </w:t>
      </w:r>
      <w:r w:rsidRPr="00A635D3">
        <w:rPr>
          <w:b/>
          <w:bCs/>
          <w:sz w:val="28"/>
          <w:szCs w:val="32"/>
        </w:rPr>
        <w:t>KRAVSPESIFIKASJON</w:t>
      </w:r>
    </w:p>
    <w:p w14:paraId="594CC873" w14:textId="151B005F" w:rsidR="00A635D3" w:rsidRPr="00A635D3" w:rsidRDefault="00A635D3" w:rsidP="00A635D3">
      <w:pPr>
        <w:rPr>
          <w:b/>
          <w:bCs/>
        </w:rPr>
      </w:pPr>
      <w:r w:rsidRPr="00A635D3">
        <w:t>RAMMEAVTALE FOR BILDELINGSTJENESTE</w:t>
      </w:r>
      <w:r>
        <w:rPr>
          <w:b/>
          <w:bCs/>
        </w:rPr>
        <w:br/>
      </w:r>
      <w:r w:rsidRPr="00A635D3">
        <w:t>Eiendoms- og byfornyelsesetaten</w:t>
      </w:r>
    </w:p>
    <w:p w14:paraId="0BB1598C" w14:textId="77777777" w:rsidR="000959E7" w:rsidRDefault="000959E7" w:rsidP="006E006E">
      <w:pPr>
        <w:pStyle w:val="Ingenmellomrom"/>
        <w:keepNext/>
        <w:keepLines/>
      </w:pPr>
    </w:p>
    <w:p w14:paraId="2DC51685" w14:textId="648CBD0A" w:rsidR="00A45EA2" w:rsidRDefault="00A635D3" w:rsidP="00A635D3">
      <w:pPr>
        <w:pStyle w:val="Overskrift2"/>
        <w:numPr>
          <w:ilvl w:val="0"/>
          <w:numId w:val="4"/>
        </w:numPr>
      </w:pPr>
      <w:r>
        <w:t>Formål</w:t>
      </w:r>
    </w:p>
    <w:p w14:paraId="7C56B40D" w14:textId="2E2DB93C" w:rsidR="00A635D3" w:rsidRDefault="00A635D3" w:rsidP="00A635D3">
      <w:r>
        <w:t xml:space="preserve">Formålet med anskaffelsen er å sikre rimelig og klima- og miljøvennlig biltransport for ansatte hos Oppdragsgiveren i forbindelse med Oppdragsgivers tjenesteproduksjon, for eksempel befaringer. </w:t>
      </w:r>
    </w:p>
    <w:p w14:paraId="3ABBB7EA" w14:textId="6A5FA448" w:rsidR="00A635D3" w:rsidRDefault="00A635D3" w:rsidP="00A635D3">
      <w:r>
        <w:t>Med bildelingstjeneste mener vi opplegg for bildeling, leasing av kjøretøy eller annen ordning hvor ansatte hos Oppdragsgiver kan bestille kjøretøy for kortere og lengre tidsperioder. Oppdragsgiver betaler for bruk av kjøretøy og eventuell medlemsavgift i ordningen. Leverandøren drifter en bilpool og har ansvaret for alle ytelser som inngår i ordningen. Herunder og ikke begrenset til: forsikring, vedlikehold, renhold, service og reparasjoner av kjøretøy. Dette skal gi Oppdragsgiver behovsdekning basert på beskrivelsen av bruksmønsteret nedenfor til de priser som er definert i prisskjemaet.</w:t>
      </w:r>
    </w:p>
    <w:p w14:paraId="69F32819" w14:textId="20346C9A" w:rsidR="00A635D3" w:rsidRDefault="00A635D3" w:rsidP="00A635D3">
      <w:r>
        <w:t>Vårt bruksmønster, basert på erfaringstall har hittil vært som følger:</w:t>
      </w:r>
    </w:p>
    <w:p w14:paraId="644EB704" w14:textId="3A910D3F" w:rsidR="00A635D3" w:rsidRPr="00A635D3" w:rsidRDefault="00A635D3" w:rsidP="00A635D3">
      <w:pPr>
        <w:pStyle w:val="Listeavsnitt"/>
        <w:numPr>
          <w:ilvl w:val="0"/>
          <w:numId w:val="6"/>
        </w:numPr>
      </w:pPr>
      <w:r>
        <w:rPr>
          <w:rFonts w:asciiTheme="minorHAnsi" w:hAnsiTheme="minorHAnsi"/>
          <w:sz w:val="20"/>
          <w:szCs w:val="16"/>
        </w:rPr>
        <w:t>Antall brukere: 32</w:t>
      </w:r>
    </w:p>
    <w:p w14:paraId="05B43404" w14:textId="6AEB0942" w:rsidR="00A635D3" w:rsidRPr="00A635D3" w:rsidRDefault="00A635D3" w:rsidP="00A635D3">
      <w:pPr>
        <w:pStyle w:val="Listeavsnitt"/>
        <w:numPr>
          <w:ilvl w:val="0"/>
          <w:numId w:val="6"/>
        </w:numPr>
      </w:pPr>
      <w:r>
        <w:rPr>
          <w:rFonts w:asciiTheme="minorHAnsi" w:hAnsiTheme="minorHAnsi"/>
          <w:sz w:val="20"/>
          <w:szCs w:val="16"/>
        </w:rPr>
        <w:t xml:space="preserve">Behovet skal hovedsakelig være av elektrisk personbil </w:t>
      </w:r>
      <w:r w:rsidR="007554AF">
        <w:rPr>
          <w:rFonts w:asciiTheme="minorHAnsi" w:hAnsiTheme="minorHAnsi"/>
          <w:sz w:val="20"/>
          <w:szCs w:val="16"/>
        </w:rPr>
        <w:t>og til dels</w:t>
      </w:r>
      <w:r>
        <w:rPr>
          <w:rFonts w:asciiTheme="minorHAnsi" w:hAnsiTheme="minorHAnsi"/>
          <w:sz w:val="20"/>
          <w:szCs w:val="16"/>
        </w:rPr>
        <w:t xml:space="preserve"> varebil</w:t>
      </w:r>
      <w:r w:rsidR="007554AF">
        <w:rPr>
          <w:rFonts w:asciiTheme="minorHAnsi" w:hAnsiTheme="minorHAnsi"/>
          <w:sz w:val="20"/>
          <w:szCs w:val="16"/>
        </w:rPr>
        <w:t>,</w:t>
      </w:r>
      <w:r>
        <w:rPr>
          <w:rFonts w:asciiTheme="minorHAnsi" w:hAnsiTheme="minorHAnsi"/>
          <w:sz w:val="20"/>
          <w:szCs w:val="16"/>
        </w:rPr>
        <w:t xml:space="preserve"> og dagsturer i og rundt Oslo kommune. </w:t>
      </w:r>
    </w:p>
    <w:p w14:paraId="315CF935" w14:textId="38F30647" w:rsidR="00A635D3" w:rsidRPr="00A635D3" w:rsidRDefault="00A635D3" w:rsidP="00A635D3">
      <w:pPr>
        <w:pStyle w:val="Listeavsnitt"/>
        <w:numPr>
          <w:ilvl w:val="0"/>
          <w:numId w:val="6"/>
        </w:numPr>
      </w:pPr>
      <w:r>
        <w:rPr>
          <w:rFonts w:asciiTheme="minorHAnsi" w:hAnsiTheme="minorHAnsi"/>
          <w:sz w:val="20"/>
          <w:szCs w:val="16"/>
        </w:rPr>
        <w:t>Gjennomsnittlig kjørelengde per måned: 1511 km</w:t>
      </w:r>
    </w:p>
    <w:p w14:paraId="68FA844F" w14:textId="77777777" w:rsidR="007554AF" w:rsidRPr="007554AF" w:rsidRDefault="00A635D3" w:rsidP="007554AF">
      <w:pPr>
        <w:pStyle w:val="Listeavsnitt"/>
        <w:numPr>
          <w:ilvl w:val="0"/>
          <w:numId w:val="6"/>
        </w:numPr>
      </w:pPr>
      <w:r>
        <w:rPr>
          <w:rFonts w:asciiTheme="minorHAnsi" w:hAnsiTheme="minorHAnsi"/>
          <w:sz w:val="20"/>
          <w:szCs w:val="16"/>
        </w:rPr>
        <w:t xml:space="preserve">Gjennomsnittstid </w:t>
      </w:r>
      <w:r w:rsidR="007554AF">
        <w:rPr>
          <w:rFonts w:asciiTheme="minorHAnsi" w:hAnsiTheme="minorHAnsi"/>
          <w:sz w:val="20"/>
          <w:szCs w:val="16"/>
        </w:rPr>
        <w:t>bruker har bilen per tur er ca. 4,5 time og kjører i snitt ca. 36 km per tur.</w:t>
      </w:r>
    </w:p>
    <w:p w14:paraId="0B8D569F" w14:textId="2FDAEABA" w:rsidR="00A635D3" w:rsidRPr="007554AF" w:rsidRDefault="007554AF" w:rsidP="007554AF">
      <w:pPr>
        <w:pStyle w:val="Listeavsnitt"/>
        <w:numPr>
          <w:ilvl w:val="0"/>
          <w:numId w:val="6"/>
        </w:numPr>
      </w:pPr>
      <w:r>
        <w:rPr>
          <w:rFonts w:asciiTheme="minorHAnsi" w:hAnsiTheme="minorHAnsi"/>
          <w:sz w:val="20"/>
          <w:szCs w:val="16"/>
        </w:rPr>
        <w:t xml:space="preserve">Gjennomsnittlig antall turer per måned er ca. 44. </w:t>
      </w:r>
    </w:p>
    <w:p w14:paraId="165483A0" w14:textId="77777777" w:rsidR="007554AF" w:rsidRDefault="007554AF" w:rsidP="007554AF">
      <w:pPr>
        <w:pStyle w:val="Listeavsnitt"/>
      </w:pPr>
    </w:p>
    <w:p w14:paraId="2BEDFB70" w14:textId="7934CB51" w:rsidR="00A635D3" w:rsidRDefault="007554AF" w:rsidP="007554AF">
      <w:pPr>
        <w:pStyle w:val="Overskrift2"/>
        <w:numPr>
          <w:ilvl w:val="0"/>
          <w:numId w:val="4"/>
        </w:numPr>
        <w:spacing w:before="240"/>
      </w:pPr>
      <w:r>
        <w:t>Oppdragsgivers krav til ytelsen</w:t>
      </w:r>
    </w:p>
    <w:p w14:paraId="44E84D8C" w14:textId="25F1F13E" w:rsidR="007554AF" w:rsidRDefault="007554AF" w:rsidP="007554AF">
      <w:pPr>
        <w:spacing w:after="0"/>
      </w:pPr>
      <w:r>
        <w:t>Oppdragsgiver stiller følgende krav til bildelingsordningen og ber Leverandøren beskrive hvordan disse oppfylles:</w:t>
      </w:r>
    </w:p>
    <w:p w14:paraId="712533B3" w14:textId="19F13933" w:rsidR="007554AF" w:rsidRPr="007554AF" w:rsidRDefault="007554AF" w:rsidP="007554AF">
      <w:pPr>
        <w:pStyle w:val="Listeavsnitt"/>
        <w:numPr>
          <w:ilvl w:val="0"/>
          <w:numId w:val="7"/>
        </w:numPr>
      </w:pPr>
      <w:r>
        <w:rPr>
          <w:rFonts w:asciiTheme="minorHAnsi" w:hAnsiTheme="minorHAnsi"/>
          <w:sz w:val="20"/>
          <w:szCs w:val="16"/>
        </w:rPr>
        <w:t xml:space="preserve">Senest ved oppstart skal Leverandøren ha minst to biloppstillingssteder til elbil med lademulighet innenfor 500m avstand fra Oppdragsgivers hovedkontor i Christian Krohgs gate 16, </w:t>
      </w:r>
      <w:r w:rsidR="00010C00">
        <w:rPr>
          <w:rFonts w:asciiTheme="minorHAnsi" w:hAnsiTheme="minorHAnsi"/>
          <w:sz w:val="20"/>
          <w:szCs w:val="16"/>
        </w:rPr>
        <w:t xml:space="preserve">0186 </w:t>
      </w:r>
      <w:r>
        <w:rPr>
          <w:rFonts w:asciiTheme="minorHAnsi" w:hAnsiTheme="minorHAnsi"/>
          <w:sz w:val="20"/>
          <w:szCs w:val="16"/>
        </w:rPr>
        <w:t>Oslo, hvor Oppdragsgivers hovedandel av tjenesteproduksjonen finner sted</w:t>
      </w:r>
    </w:p>
    <w:p w14:paraId="1411A6C3" w14:textId="1F3CC3C9" w:rsidR="007554AF" w:rsidRPr="007554AF" w:rsidRDefault="007554AF" w:rsidP="007554AF">
      <w:pPr>
        <w:pStyle w:val="Listeavsnitt"/>
        <w:numPr>
          <w:ilvl w:val="0"/>
          <w:numId w:val="7"/>
        </w:numPr>
      </w:pPr>
      <w:r>
        <w:rPr>
          <w:rFonts w:asciiTheme="minorHAnsi" w:hAnsiTheme="minorHAnsi"/>
          <w:sz w:val="20"/>
          <w:szCs w:val="16"/>
        </w:rPr>
        <w:t>Bilen skal hentes og leveres samme sted av ansatte hos Oppdragsgiver.</w:t>
      </w:r>
    </w:p>
    <w:p w14:paraId="35DF2F4A" w14:textId="238CAFEF" w:rsidR="007554AF" w:rsidRPr="007554AF" w:rsidRDefault="007554AF" w:rsidP="007554AF">
      <w:pPr>
        <w:pStyle w:val="Listeavsnitt"/>
        <w:numPr>
          <w:ilvl w:val="0"/>
          <w:numId w:val="7"/>
        </w:numPr>
      </w:pPr>
      <w:r>
        <w:rPr>
          <w:rFonts w:asciiTheme="minorHAnsi" w:hAnsiTheme="minorHAnsi"/>
          <w:sz w:val="20"/>
          <w:szCs w:val="16"/>
        </w:rPr>
        <w:t>Kjøretøy skal som minimum inkludere ansvarsforsikring, fullkasko og tyveriforsikring av kjøretøy og innbrudd i bilen. Personlige eiendeler skal dekkes med inntil 10 000 kroner og Leverandøren skal angi egenandel(er) brukeren skal betale ved skade på kjøretøy.</w:t>
      </w:r>
    </w:p>
    <w:p w14:paraId="003C3E48" w14:textId="5BD62ED8" w:rsidR="007554AF" w:rsidRPr="007554AF" w:rsidRDefault="007554AF" w:rsidP="007554AF">
      <w:pPr>
        <w:pStyle w:val="Listeavsnitt"/>
        <w:numPr>
          <w:ilvl w:val="0"/>
          <w:numId w:val="7"/>
        </w:numPr>
      </w:pPr>
      <w:r>
        <w:rPr>
          <w:rFonts w:asciiTheme="minorHAnsi" w:hAnsiTheme="minorHAnsi"/>
          <w:sz w:val="20"/>
          <w:szCs w:val="16"/>
        </w:rPr>
        <w:lastRenderedPageBreak/>
        <w:t>Den enkelte bruker bør selv kunne bestille i et bestillingssystem.</w:t>
      </w:r>
    </w:p>
    <w:p w14:paraId="428809BC" w14:textId="14605A42" w:rsidR="007554AF" w:rsidRPr="007554AF" w:rsidRDefault="007554AF" w:rsidP="007554AF">
      <w:pPr>
        <w:pStyle w:val="Listeavsnitt"/>
        <w:numPr>
          <w:ilvl w:val="0"/>
          <w:numId w:val="7"/>
        </w:numPr>
      </w:pPr>
      <w:r>
        <w:rPr>
          <w:rFonts w:asciiTheme="minorHAnsi" w:hAnsiTheme="minorHAnsi"/>
          <w:sz w:val="20"/>
          <w:szCs w:val="16"/>
        </w:rPr>
        <w:t>Den enkelte bruker bør kunne hente og levere bestilt kjøretøy på oppgitte oppstillingsplasser.</w:t>
      </w:r>
    </w:p>
    <w:p w14:paraId="185F3014" w14:textId="32FB6289" w:rsidR="007554AF" w:rsidRPr="007554AF" w:rsidRDefault="007554AF" w:rsidP="007554AF">
      <w:pPr>
        <w:pStyle w:val="Listeavsnitt"/>
        <w:numPr>
          <w:ilvl w:val="0"/>
          <w:numId w:val="7"/>
        </w:numPr>
      </w:pPr>
      <w:r>
        <w:rPr>
          <w:rFonts w:asciiTheme="minorHAnsi" w:hAnsiTheme="minorHAnsi"/>
          <w:sz w:val="20"/>
          <w:szCs w:val="16"/>
        </w:rPr>
        <w:t>Kjøretøy bør være utstyrt med et brukervennlig nøkkelsystem.</w:t>
      </w:r>
    </w:p>
    <w:p w14:paraId="230353C8" w14:textId="3C0F22EE" w:rsidR="007554AF" w:rsidRPr="007554AF" w:rsidRDefault="007554AF" w:rsidP="007554AF">
      <w:pPr>
        <w:pStyle w:val="Listeavsnitt"/>
        <w:numPr>
          <w:ilvl w:val="0"/>
          <w:numId w:val="7"/>
        </w:numPr>
      </w:pPr>
      <w:r>
        <w:rPr>
          <w:rFonts w:asciiTheme="minorHAnsi" w:hAnsiTheme="minorHAnsi"/>
          <w:sz w:val="20"/>
          <w:szCs w:val="16"/>
        </w:rPr>
        <w:t>Leverandøren bør tilby mulighet for alternativt transportmiddel om bestilt kjøretøy likevel ikke kan benyttes i den bestilte tiden.</w:t>
      </w:r>
    </w:p>
    <w:p w14:paraId="129B5825" w14:textId="0AA801AF" w:rsidR="007554AF" w:rsidRDefault="007554AF" w:rsidP="007554AF">
      <w:r>
        <w:br/>
        <w:t>I tillegg ber vi om at Leverandøren beskriver følgende:</w:t>
      </w:r>
    </w:p>
    <w:p w14:paraId="63F592AE" w14:textId="3700975A" w:rsidR="007554AF" w:rsidRPr="007554AF" w:rsidRDefault="007554AF" w:rsidP="007554AF">
      <w:pPr>
        <w:pStyle w:val="Listeavsnitt"/>
        <w:numPr>
          <w:ilvl w:val="0"/>
          <w:numId w:val="8"/>
        </w:numPr>
      </w:pPr>
      <w:r>
        <w:rPr>
          <w:rFonts w:asciiTheme="minorHAnsi" w:hAnsiTheme="minorHAnsi"/>
          <w:sz w:val="20"/>
          <w:szCs w:val="16"/>
        </w:rPr>
        <w:t>Type kjøretøy som tilbys i bildelingsordningen; Oppdragsgiver har primært behov for elektrisk personbil og til dels varebiler.</w:t>
      </w:r>
    </w:p>
    <w:p w14:paraId="1FA2E6AE" w14:textId="042FC0B5" w:rsidR="007554AF" w:rsidRPr="007554AF" w:rsidRDefault="007554AF" w:rsidP="007554AF">
      <w:pPr>
        <w:pStyle w:val="Listeavsnitt"/>
        <w:numPr>
          <w:ilvl w:val="0"/>
          <w:numId w:val="8"/>
        </w:numPr>
      </w:pPr>
      <w:r>
        <w:rPr>
          <w:rFonts w:asciiTheme="minorHAnsi" w:hAnsiTheme="minorHAnsi"/>
          <w:sz w:val="20"/>
          <w:szCs w:val="16"/>
        </w:rPr>
        <w:t>Type sikkerhet på de tilbudte kjøretøy.</w:t>
      </w:r>
    </w:p>
    <w:p w14:paraId="23207530" w14:textId="01E4564B" w:rsidR="007554AF" w:rsidRPr="007554AF" w:rsidRDefault="007554AF" w:rsidP="007554AF">
      <w:pPr>
        <w:pStyle w:val="Listeavsnitt"/>
        <w:numPr>
          <w:ilvl w:val="0"/>
          <w:numId w:val="8"/>
        </w:numPr>
      </w:pPr>
      <w:r>
        <w:rPr>
          <w:rFonts w:asciiTheme="minorHAnsi" w:hAnsiTheme="minorHAnsi"/>
          <w:sz w:val="20"/>
          <w:szCs w:val="16"/>
        </w:rPr>
        <w:t>Hvor biloppstillingsplassene i bildelingsordningen befinner seg i Oslo kommune, ved kontraktsinngåelse.</w:t>
      </w:r>
    </w:p>
    <w:p w14:paraId="3AB61B94" w14:textId="12697468" w:rsidR="007554AF" w:rsidRPr="007554AF" w:rsidRDefault="007554AF" w:rsidP="007554AF">
      <w:pPr>
        <w:pStyle w:val="Listeavsnitt"/>
        <w:numPr>
          <w:ilvl w:val="0"/>
          <w:numId w:val="8"/>
        </w:numPr>
      </w:pPr>
      <w:r>
        <w:rPr>
          <w:rFonts w:asciiTheme="minorHAnsi" w:hAnsiTheme="minorHAnsi"/>
          <w:sz w:val="20"/>
          <w:szCs w:val="16"/>
        </w:rPr>
        <w:t>Antall biler som Leverandøren anslår gjennomsnittlig vil være tilgjengelig for Oppdragsgiver per virkedag (alle dager som ikke er offentlige høytids- og helligdager, lørdager eller søndager).</w:t>
      </w:r>
    </w:p>
    <w:p w14:paraId="03BFE1D9" w14:textId="340D3A33" w:rsidR="007554AF" w:rsidRPr="00AA5326" w:rsidRDefault="007554AF" w:rsidP="007554AF">
      <w:pPr>
        <w:pStyle w:val="Listeavsnitt"/>
        <w:numPr>
          <w:ilvl w:val="0"/>
          <w:numId w:val="8"/>
        </w:numPr>
      </w:pPr>
      <w:r>
        <w:rPr>
          <w:rFonts w:asciiTheme="minorHAnsi" w:hAnsiTheme="minorHAnsi"/>
          <w:sz w:val="20"/>
          <w:szCs w:val="16"/>
        </w:rPr>
        <w:t xml:space="preserve">Beskrivelse på hvordan leverandøren kan sikre at det er biler tilgjengelig for oppdragsgiver, herunder </w:t>
      </w:r>
      <w:r w:rsidR="00AA5326">
        <w:rPr>
          <w:rFonts w:asciiTheme="minorHAnsi" w:hAnsiTheme="minorHAnsi"/>
          <w:sz w:val="20"/>
          <w:szCs w:val="16"/>
        </w:rPr>
        <w:t xml:space="preserve">både på virkedager og i fellesferier ol. </w:t>
      </w:r>
    </w:p>
    <w:p w14:paraId="641EFBB3" w14:textId="77777777" w:rsidR="00AA5326" w:rsidRDefault="00AA5326" w:rsidP="00AA5326"/>
    <w:p w14:paraId="4E2B8FF5" w14:textId="77777777" w:rsidR="00A635D3" w:rsidRDefault="00A635D3" w:rsidP="00A635D3"/>
    <w:p w14:paraId="62611F13" w14:textId="55CF1399" w:rsidR="00A635D3" w:rsidRPr="00A635D3" w:rsidRDefault="00A635D3" w:rsidP="00A635D3"/>
    <w:p w14:paraId="7CFDAACE" w14:textId="77777777" w:rsidR="000F0374" w:rsidRDefault="000F0374" w:rsidP="006E006E">
      <w:pPr>
        <w:pStyle w:val="Ingenmellomrom"/>
        <w:keepNext/>
        <w:keepLines/>
      </w:pPr>
    </w:p>
    <w:p w14:paraId="2A8E8D69" w14:textId="77777777" w:rsidR="006E006E" w:rsidRDefault="006E006E" w:rsidP="006E006E">
      <w:pPr>
        <w:pStyle w:val="Ingenmellomrom"/>
        <w:keepNext/>
        <w:keepLines/>
      </w:pPr>
    </w:p>
    <w:p w14:paraId="39D3B043" w14:textId="77777777" w:rsidR="009B551D" w:rsidRPr="00DE1938" w:rsidRDefault="009B551D" w:rsidP="006E006E">
      <w:pPr>
        <w:pStyle w:val="Ingenmellomrom"/>
        <w:keepNext/>
        <w:keepLines/>
      </w:pPr>
    </w:p>
    <w:p w14:paraId="091DE03F" w14:textId="77777777" w:rsidR="000A0997" w:rsidRDefault="000A0997" w:rsidP="000A0997">
      <w:pPr>
        <w:spacing w:after="0"/>
      </w:pPr>
    </w:p>
    <w:p w14:paraId="5A30858F" w14:textId="77777777" w:rsidR="00D7300E" w:rsidRPr="006E006E" w:rsidRDefault="00D7300E" w:rsidP="00D44A50">
      <w:pPr>
        <w:spacing w:after="160" w:line="259" w:lineRule="auto"/>
      </w:pPr>
    </w:p>
    <w:sectPr w:rsidR="00D7300E" w:rsidRPr="006E006E" w:rsidSect="00A635D3">
      <w:headerReference w:type="default" r:id="rId9"/>
      <w:footerReference w:type="default" r:id="rId10"/>
      <w:headerReference w:type="first" r:id="rId11"/>
      <w:footerReference w:type="first" r:id="rId12"/>
      <w:pgSz w:w="11906" w:h="16838"/>
      <w:pgMar w:top="2127"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6E527" w14:textId="77777777" w:rsidR="00141E6C" w:rsidRDefault="00141E6C" w:rsidP="005D093C">
      <w:pPr>
        <w:spacing w:after="0" w:line="240" w:lineRule="auto"/>
      </w:pPr>
      <w:r>
        <w:separator/>
      </w:r>
    </w:p>
  </w:endnote>
  <w:endnote w:type="continuationSeparator" w:id="0">
    <w:p w14:paraId="2E1E9FCD" w14:textId="77777777" w:rsidR="00141E6C" w:rsidRDefault="00141E6C" w:rsidP="005D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426"/>
      <w:gridCol w:w="3396"/>
      <w:gridCol w:w="3112"/>
      <w:gridCol w:w="2848"/>
    </w:tblGrid>
    <w:tr w:rsidR="00A45EA2" w:rsidRPr="00DE1938" w14:paraId="7AAE73ED" w14:textId="77777777" w:rsidTr="007D1113">
      <w:trPr>
        <w:trHeight w:val="20"/>
      </w:trPr>
      <w:tc>
        <w:tcPr>
          <w:tcW w:w="426" w:type="dxa"/>
          <w:vMerge w:val="restart"/>
        </w:tcPr>
        <w:p w14:paraId="637C8A00" w14:textId="77777777" w:rsidR="00A45EA2" w:rsidRPr="00DE1938" w:rsidRDefault="00A45EA2" w:rsidP="00A45EA2">
          <w:pPr>
            <w:pStyle w:val="Bunntekst"/>
            <w:ind w:left="141"/>
            <w:jc w:val="right"/>
          </w:pPr>
          <w:r>
            <w:rPr>
              <w:noProof/>
              <w:lang w:eastAsia="nb-NO"/>
            </w:rPr>
            <w:drawing>
              <wp:anchor distT="0" distB="0" distL="114300" distR="114300" simplePos="0" relativeHeight="251659264" behindDoc="0" locked="0" layoutInCell="1" allowOverlap="1" wp14:anchorId="797AFA9E" wp14:editId="7DED70FC">
                <wp:simplePos x="0" y="0"/>
                <wp:positionH relativeFrom="column">
                  <wp:posOffset>71437</wp:posOffset>
                </wp:positionH>
                <wp:positionV relativeFrom="paragraph">
                  <wp:posOffset>121285</wp:posOffset>
                </wp:positionV>
                <wp:extent cx="133985" cy="170815"/>
                <wp:effectExtent l="0" t="0" r="0" b="635"/>
                <wp:wrapNone/>
                <wp:docPr id="156720265" name="Bilde 156720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anchor>
            </w:drawing>
          </w:r>
        </w:p>
        <w:p w14:paraId="3BC71A09" w14:textId="77777777" w:rsidR="00A45EA2" w:rsidRPr="00DE1938" w:rsidRDefault="00A45EA2" w:rsidP="00D44A50">
          <w:pPr>
            <w:spacing w:line="192" w:lineRule="auto"/>
            <w:rPr>
              <w:noProof/>
            </w:rPr>
          </w:pPr>
        </w:p>
      </w:tc>
      <w:tc>
        <w:tcPr>
          <w:tcW w:w="3402" w:type="dxa"/>
        </w:tcPr>
        <w:p w14:paraId="603EA4A8" w14:textId="77777777" w:rsidR="00A45EA2" w:rsidRPr="00DE1938" w:rsidRDefault="00A45EA2" w:rsidP="00D44A50">
          <w:pPr>
            <w:pStyle w:val="Bunntekst"/>
            <w:rPr>
              <w:rStyle w:val="Sterk"/>
            </w:rPr>
          </w:pPr>
        </w:p>
      </w:tc>
      <w:tc>
        <w:tcPr>
          <w:tcW w:w="3119" w:type="dxa"/>
        </w:tcPr>
        <w:p w14:paraId="5E3FB59E" w14:textId="77777777" w:rsidR="00A45EA2" w:rsidRPr="00DE1938" w:rsidRDefault="00A45EA2" w:rsidP="00D44A50">
          <w:pPr>
            <w:pStyle w:val="Bunntekst"/>
          </w:pPr>
        </w:p>
      </w:tc>
      <w:tc>
        <w:tcPr>
          <w:tcW w:w="2835" w:type="dxa"/>
        </w:tcPr>
        <w:p w14:paraId="4D276084" w14:textId="77777777" w:rsidR="00A45EA2" w:rsidRPr="00DE1938" w:rsidRDefault="00A45EA2" w:rsidP="00D44A50">
          <w:pPr>
            <w:pStyle w:val="Bunntekst"/>
          </w:pPr>
        </w:p>
      </w:tc>
    </w:tr>
    <w:tr w:rsidR="00A45EA2" w:rsidRPr="00DE1938" w14:paraId="3CEA514F" w14:textId="77777777" w:rsidTr="00E972B6">
      <w:trPr>
        <w:trHeight w:val="762"/>
      </w:trPr>
      <w:tc>
        <w:tcPr>
          <w:tcW w:w="426" w:type="dxa"/>
          <w:vMerge/>
        </w:tcPr>
        <w:p w14:paraId="11A25259" w14:textId="77777777" w:rsidR="00A45EA2" w:rsidRPr="00DE1938" w:rsidRDefault="00A45EA2" w:rsidP="00D44A50">
          <w:pPr>
            <w:spacing w:line="192" w:lineRule="auto"/>
          </w:pPr>
        </w:p>
      </w:tc>
      <w:tc>
        <w:tcPr>
          <w:tcW w:w="3402" w:type="dxa"/>
        </w:tcPr>
        <w:p w14:paraId="1B3DCE91" w14:textId="22FAF141" w:rsidR="00A45EA2" w:rsidRPr="00DE1938" w:rsidRDefault="00A45EA2" w:rsidP="00D44A50">
          <w:pPr>
            <w:pStyle w:val="Bunntekst"/>
            <w:rPr>
              <w:rStyle w:val="Sterk"/>
            </w:rPr>
          </w:pPr>
          <w:r>
            <w:rPr>
              <w:rStyle w:val="Sterk"/>
            </w:rPr>
            <w:t xml:space="preserve">Eiendoms- og </w:t>
          </w:r>
          <w:r w:rsidR="003B1280">
            <w:rPr>
              <w:rStyle w:val="Sterk"/>
            </w:rPr>
            <w:t>byfornyelsesetaten</w:t>
          </w:r>
        </w:p>
        <w:p w14:paraId="2D2A46ED" w14:textId="77777777" w:rsidR="00A45EA2" w:rsidRPr="00DE1938" w:rsidRDefault="00A45EA2" w:rsidP="00D44A50">
          <w:pPr>
            <w:pStyle w:val="Bunntekst"/>
            <w:rPr>
              <w:rStyle w:val="Sterk"/>
            </w:rPr>
          </w:pPr>
          <w:r w:rsidRPr="00DE1938">
            <w:rPr>
              <w:rStyle w:val="Sterk"/>
            </w:rPr>
            <w:t>Oslo kommune</w:t>
          </w:r>
        </w:p>
      </w:tc>
      <w:tc>
        <w:tcPr>
          <w:tcW w:w="3119" w:type="dxa"/>
        </w:tcPr>
        <w:p w14:paraId="49EFB90E" w14:textId="77777777" w:rsidR="00A45EA2" w:rsidRPr="00DE1938" w:rsidRDefault="00A45EA2" w:rsidP="00D44A50">
          <w:pPr>
            <w:pStyle w:val="Bunntekst"/>
          </w:pPr>
          <w:r w:rsidRPr="00DE1938">
            <w:t>Besøksadresse:</w:t>
          </w:r>
        </w:p>
        <w:p w14:paraId="0C9B2874" w14:textId="77777777" w:rsidR="00A45EA2" w:rsidRPr="00DE1938" w:rsidRDefault="00A45EA2" w:rsidP="00D44A50">
          <w:pPr>
            <w:pStyle w:val="Bunntekst"/>
          </w:pPr>
          <w:r>
            <w:t>Christian Kroghs gate 16</w:t>
          </w:r>
        </w:p>
        <w:p w14:paraId="376B9FDD" w14:textId="77777777" w:rsidR="00A45EA2" w:rsidRPr="00DE1938" w:rsidRDefault="00A45EA2" w:rsidP="00D44A50">
          <w:pPr>
            <w:pStyle w:val="Bunntekst"/>
          </w:pPr>
          <w:r w:rsidRPr="00DE1938">
            <w:t>Postadresse:</w:t>
          </w:r>
        </w:p>
        <w:p w14:paraId="36E0C431" w14:textId="77777777" w:rsidR="00A45EA2" w:rsidRPr="00DE1938" w:rsidRDefault="00A45EA2" w:rsidP="00E972B6">
          <w:pPr>
            <w:pStyle w:val="Bunntekst"/>
          </w:pPr>
          <w:r w:rsidRPr="00DE1938">
            <w:t>P</w:t>
          </w:r>
          <w:r>
            <w:t>ostboks 491 Sentrum, 0105</w:t>
          </w:r>
          <w:r w:rsidRPr="00DE1938">
            <w:t xml:space="preserve"> Oslo</w:t>
          </w:r>
        </w:p>
      </w:tc>
      <w:tc>
        <w:tcPr>
          <w:tcW w:w="2835" w:type="dxa"/>
        </w:tcPr>
        <w:p w14:paraId="67D35CA5" w14:textId="77777777" w:rsidR="00A45EA2" w:rsidRPr="00DE1938" w:rsidRDefault="00A45EA2" w:rsidP="00E972B6">
          <w:pPr>
            <w:pStyle w:val="Bunntekst"/>
          </w:pPr>
          <w:r>
            <w:t>Telefon: +47 21 80 21 80</w:t>
          </w:r>
        </w:p>
        <w:p w14:paraId="329625C5" w14:textId="77777777" w:rsidR="00A45EA2" w:rsidRPr="00DE1938" w:rsidRDefault="00A45EA2" w:rsidP="00D44A50">
          <w:pPr>
            <w:pStyle w:val="Bunntekst"/>
          </w:pPr>
          <w:r>
            <w:t>postmottak@eby</w:t>
          </w:r>
          <w:r w:rsidRPr="00DE1938">
            <w:t>.oslo.kommune.no</w:t>
          </w:r>
        </w:p>
        <w:p w14:paraId="4533CBC3" w14:textId="77777777" w:rsidR="00A45EA2" w:rsidRPr="00DE1938" w:rsidRDefault="00A45EA2" w:rsidP="00E972B6">
          <w:pPr>
            <w:pStyle w:val="Bunntekst"/>
          </w:pPr>
          <w:r>
            <w:t>Org. Nr.: 874 780 782</w:t>
          </w:r>
        </w:p>
        <w:p w14:paraId="6F1CBF78" w14:textId="77777777" w:rsidR="00A45EA2" w:rsidRPr="00DE1938" w:rsidRDefault="00A45EA2" w:rsidP="00D44A50">
          <w:pPr>
            <w:pStyle w:val="Bunntekst"/>
          </w:pPr>
          <w:r>
            <w:t>www.eby.</w:t>
          </w:r>
          <w:r w:rsidRPr="00DE1938">
            <w:t>oslo.kommune.no</w:t>
          </w:r>
        </w:p>
      </w:tc>
    </w:tr>
  </w:tbl>
  <w:p w14:paraId="043E2124" w14:textId="77777777" w:rsidR="005D093C" w:rsidRPr="00D8326C" w:rsidRDefault="005D093C" w:rsidP="00D8326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425"/>
      <w:gridCol w:w="3396"/>
      <w:gridCol w:w="3113"/>
      <w:gridCol w:w="2848"/>
    </w:tblGrid>
    <w:tr w:rsidR="00D44A50" w:rsidRPr="00DE1938" w14:paraId="01A107E2" w14:textId="77777777" w:rsidTr="007D1113">
      <w:trPr>
        <w:trHeight w:val="20"/>
      </w:trPr>
      <w:tc>
        <w:tcPr>
          <w:tcW w:w="426" w:type="dxa"/>
          <w:vMerge w:val="restart"/>
        </w:tcPr>
        <w:p w14:paraId="39555413" w14:textId="77777777" w:rsidR="00D44A50" w:rsidRPr="00DE1938" w:rsidRDefault="007D1113" w:rsidP="00D44A50">
          <w:pPr>
            <w:pStyle w:val="Bunntekst"/>
            <w:jc w:val="right"/>
          </w:pPr>
          <w:r>
            <w:rPr>
              <w:noProof/>
              <w:lang w:eastAsia="nb-NO"/>
            </w:rPr>
            <w:drawing>
              <wp:anchor distT="0" distB="0" distL="114300" distR="114300" simplePos="0" relativeHeight="251656192" behindDoc="0" locked="0" layoutInCell="1" allowOverlap="1" wp14:anchorId="69D3E80B" wp14:editId="0179E942">
                <wp:simplePos x="0" y="0"/>
                <wp:positionH relativeFrom="column">
                  <wp:posOffset>71437</wp:posOffset>
                </wp:positionH>
                <wp:positionV relativeFrom="paragraph">
                  <wp:posOffset>121285</wp:posOffset>
                </wp:positionV>
                <wp:extent cx="133985" cy="170815"/>
                <wp:effectExtent l="0" t="0" r="0" b="635"/>
                <wp:wrapNone/>
                <wp:docPr id="721681239" name="Bilde 72168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anchor>
            </w:drawing>
          </w:r>
        </w:p>
        <w:p w14:paraId="19873146" w14:textId="77777777" w:rsidR="00D44A50" w:rsidRPr="00DE1938" w:rsidRDefault="00D44A50" w:rsidP="00D44A50">
          <w:pPr>
            <w:spacing w:line="192" w:lineRule="auto"/>
            <w:rPr>
              <w:noProof/>
            </w:rPr>
          </w:pPr>
        </w:p>
      </w:tc>
      <w:tc>
        <w:tcPr>
          <w:tcW w:w="3402" w:type="dxa"/>
        </w:tcPr>
        <w:p w14:paraId="727A1222" w14:textId="77777777" w:rsidR="00D44A50" w:rsidRPr="00DE1938" w:rsidRDefault="00D44A50" w:rsidP="00D44A50">
          <w:pPr>
            <w:pStyle w:val="Bunntekst"/>
            <w:rPr>
              <w:rStyle w:val="Sterk"/>
            </w:rPr>
          </w:pPr>
        </w:p>
      </w:tc>
      <w:tc>
        <w:tcPr>
          <w:tcW w:w="3119" w:type="dxa"/>
        </w:tcPr>
        <w:p w14:paraId="50169C09" w14:textId="77777777" w:rsidR="00D44A50" w:rsidRPr="00DE1938" w:rsidRDefault="00D44A50" w:rsidP="00D44A50">
          <w:pPr>
            <w:pStyle w:val="Bunntekst"/>
          </w:pPr>
        </w:p>
      </w:tc>
      <w:tc>
        <w:tcPr>
          <w:tcW w:w="2835" w:type="dxa"/>
        </w:tcPr>
        <w:p w14:paraId="0E6CDE83" w14:textId="77777777" w:rsidR="00D44A50" w:rsidRPr="00DE1938" w:rsidRDefault="00D44A50" w:rsidP="00D44A50">
          <w:pPr>
            <w:pStyle w:val="Bunntekst"/>
          </w:pPr>
        </w:p>
      </w:tc>
    </w:tr>
    <w:tr w:rsidR="00D44A50" w:rsidRPr="00DE1938" w14:paraId="374BF7DF" w14:textId="77777777" w:rsidTr="007D1113">
      <w:tc>
        <w:tcPr>
          <w:tcW w:w="426" w:type="dxa"/>
          <w:vMerge/>
        </w:tcPr>
        <w:p w14:paraId="19B816BC" w14:textId="77777777" w:rsidR="00D44A50" w:rsidRPr="00DE1938" w:rsidRDefault="00D44A50" w:rsidP="00D44A50">
          <w:pPr>
            <w:spacing w:line="192" w:lineRule="auto"/>
          </w:pPr>
        </w:p>
      </w:tc>
      <w:tc>
        <w:tcPr>
          <w:tcW w:w="3402" w:type="dxa"/>
        </w:tcPr>
        <w:p w14:paraId="464CF587" w14:textId="77777777" w:rsidR="00F37236" w:rsidRPr="00DE1938" w:rsidRDefault="00F37236" w:rsidP="00D44A50">
          <w:pPr>
            <w:pStyle w:val="Bunntekst"/>
            <w:rPr>
              <w:rStyle w:val="Sterk"/>
            </w:rPr>
          </w:pPr>
          <w:r>
            <w:rPr>
              <w:rStyle w:val="Sterk"/>
            </w:rPr>
            <w:t>Eiendoms- og byfornyelsesetaten</w:t>
          </w:r>
        </w:p>
        <w:p w14:paraId="1174091C" w14:textId="77777777" w:rsidR="00D44A50" w:rsidRPr="00DE1938" w:rsidRDefault="00D44A50" w:rsidP="00D44A50">
          <w:pPr>
            <w:pStyle w:val="Bunntekst"/>
            <w:rPr>
              <w:rStyle w:val="Sterk"/>
            </w:rPr>
          </w:pPr>
          <w:r w:rsidRPr="00DE1938">
            <w:rPr>
              <w:rStyle w:val="Sterk"/>
            </w:rPr>
            <w:t>Oslo kommune</w:t>
          </w:r>
        </w:p>
      </w:tc>
      <w:tc>
        <w:tcPr>
          <w:tcW w:w="3119" w:type="dxa"/>
        </w:tcPr>
        <w:p w14:paraId="2B8E36DD" w14:textId="77777777" w:rsidR="00D44A50" w:rsidRPr="00DE1938" w:rsidRDefault="00D44A50" w:rsidP="00D44A50">
          <w:pPr>
            <w:pStyle w:val="Bunntekst"/>
          </w:pPr>
          <w:r w:rsidRPr="00DE1938">
            <w:t>Besøksadresse:</w:t>
          </w:r>
        </w:p>
        <w:p w14:paraId="09DB7EE6" w14:textId="77777777" w:rsidR="00D44A50" w:rsidRPr="00DE1938" w:rsidRDefault="00F37236" w:rsidP="00D44A50">
          <w:pPr>
            <w:pStyle w:val="Bunntekst"/>
          </w:pPr>
          <w:r>
            <w:t>Christian Krohgs gate 16</w:t>
          </w:r>
        </w:p>
        <w:p w14:paraId="44A00363" w14:textId="77777777" w:rsidR="00D44A50" w:rsidRPr="00DE1938" w:rsidRDefault="00D44A50" w:rsidP="00D44A50">
          <w:pPr>
            <w:pStyle w:val="Bunntekst"/>
          </w:pPr>
          <w:r w:rsidRPr="00DE1938">
            <w:t>Postadresse:</w:t>
          </w:r>
        </w:p>
        <w:p w14:paraId="49AED1E5" w14:textId="77777777" w:rsidR="00D44A50" w:rsidRPr="00DE1938" w:rsidRDefault="00D44A50" w:rsidP="00D44A50">
          <w:pPr>
            <w:pStyle w:val="Bunntekst"/>
          </w:pPr>
          <w:r w:rsidRPr="00DE1938">
            <w:t>P</w:t>
          </w:r>
          <w:r w:rsidR="00727D7C">
            <w:t>ostboks</w:t>
          </w:r>
          <w:r w:rsidR="00F37236">
            <w:t xml:space="preserve"> 491 Sentrum, 0105</w:t>
          </w:r>
          <w:r w:rsidRPr="00DE1938">
            <w:t xml:space="preserve"> Oslo</w:t>
          </w:r>
        </w:p>
      </w:tc>
      <w:tc>
        <w:tcPr>
          <w:tcW w:w="2835" w:type="dxa"/>
        </w:tcPr>
        <w:p w14:paraId="52B70B5E" w14:textId="77777777" w:rsidR="00D44A50" w:rsidRPr="00DE1938" w:rsidRDefault="00F37236" w:rsidP="00D44A50">
          <w:pPr>
            <w:pStyle w:val="Bunntekst"/>
          </w:pPr>
          <w:r>
            <w:t>Telefon: +47 21 80 21 80</w:t>
          </w:r>
        </w:p>
        <w:p w14:paraId="533BF26F" w14:textId="77777777" w:rsidR="00D44A50" w:rsidRPr="00DE1938" w:rsidRDefault="00F37236" w:rsidP="00D44A50">
          <w:pPr>
            <w:pStyle w:val="Bunntekst"/>
          </w:pPr>
          <w:r>
            <w:t>postmottak@eby</w:t>
          </w:r>
          <w:r w:rsidR="00D44A50" w:rsidRPr="00DE1938">
            <w:t>.oslo.kommune.no</w:t>
          </w:r>
        </w:p>
        <w:p w14:paraId="3DD06BA2" w14:textId="77777777" w:rsidR="00D44A50" w:rsidRPr="00DE1938" w:rsidRDefault="00F37236" w:rsidP="00D44A50">
          <w:pPr>
            <w:pStyle w:val="Bunntekst"/>
          </w:pPr>
          <w:r>
            <w:t>Org. Nr.: 874 780 782</w:t>
          </w:r>
        </w:p>
        <w:p w14:paraId="7FBE017C" w14:textId="77777777" w:rsidR="00D44A50" w:rsidRPr="00DE1938" w:rsidRDefault="00F37236" w:rsidP="00D44A50">
          <w:pPr>
            <w:pStyle w:val="Bunntekst"/>
          </w:pPr>
          <w:r>
            <w:t>www.eby.</w:t>
          </w:r>
          <w:r w:rsidR="00D44A50" w:rsidRPr="00DE1938">
            <w:t>oslo.kommune.no</w:t>
          </w:r>
        </w:p>
      </w:tc>
    </w:tr>
  </w:tbl>
  <w:p w14:paraId="7870E95E" w14:textId="77777777" w:rsidR="00D44A50" w:rsidRDefault="000F0374">
    <w:pPr>
      <w:pStyle w:val="Bunntekst"/>
    </w:pPr>
    <w:r>
      <w:tab/>
    </w:r>
    <w:r>
      <w:tab/>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7C805" w14:textId="77777777" w:rsidR="00141E6C" w:rsidRDefault="00141E6C" w:rsidP="005D093C">
      <w:pPr>
        <w:spacing w:after="0" w:line="240" w:lineRule="auto"/>
      </w:pPr>
      <w:r>
        <w:separator/>
      </w:r>
    </w:p>
  </w:footnote>
  <w:footnote w:type="continuationSeparator" w:id="0">
    <w:p w14:paraId="361B1C47" w14:textId="77777777" w:rsidR="00141E6C" w:rsidRDefault="00141E6C" w:rsidP="005D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356859"/>
      <w:docPartObj>
        <w:docPartGallery w:val="Page Numbers (Top of Page)"/>
        <w:docPartUnique/>
      </w:docPartObj>
    </w:sdtPr>
    <w:sdtEndPr/>
    <w:sdtContent>
      <w:p w14:paraId="6D9E4BF3" w14:textId="77777777" w:rsidR="000959E7" w:rsidRDefault="000959E7">
        <w:pPr>
          <w:pStyle w:val="Topptekst"/>
          <w:jc w:val="right"/>
        </w:pPr>
        <w:r>
          <w:fldChar w:fldCharType="begin"/>
        </w:r>
        <w:r>
          <w:instrText>PAGE   \* MERGEFORMAT</w:instrText>
        </w:r>
        <w:r>
          <w:fldChar w:fldCharType="separate"/>
        </w:r>
        <w:r>
          <w:rPr>
            <w:noProof/>
          </w:rPr>
          <w:t>2</w:t>
        </w:r>
        <w:r>
          <w:fldChar w:fldCharType="end"/>
        </w:r>
      </w:p>
    </w:sdtContent>
  </w:sdt>
  <w:p w14:paraId="6CD48AE8" w14:textId="77777777" w:rsidR="000959E7" w:rsidRDefault="000959E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7AFA" w14:textId="77777777" w:rsidR="00D44A50" w:rsidRDefault="00A67238">
    <w:pPr>
      <w:pStyle w:val="Topptekst"/>
    </w:pPr>
    <w:r>
      <w:rPr>
        <w:noProof/>
        <w:lang w:eastAsia="nb-NO"/>
      </w:rPr>
      <w:drawing>
        <wp:anchor distT="0" distB="0" distL="114300" distR="114300" simplePos="0" relativeHeight="251657216"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1225756947" name="Bilde 1225756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F1C36"/>
    <w:multiLevelType w:val="hybridMultilevel"/>
    <w:tmpl w:val="EC8C5B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F6419E4"/>
    <w:multiLevelType w:val="hybridMultilevel"/>
    <w:tmpl w:val="907A339A"/>
    <w:lvl w:ilvl="0" w:tplc="BBE0262A">
      <w:start w:val="1"/>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4358AC"/>
    <w:multiLevelType w:val="hybridMultilevel"/>
    <w:tmpl w:val="0F08F0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655648"/>
    <w:multiLevelType w:val="multilevel"/>
    <w:tmpl w:val="E5FE0418"/>
    <w:lvl w:ilvl="0">
      <w:start w:val="1"/>
      <w:numFmt w:val="decimal"/>
      <w:lvlText w:val="%1."/>
      <w:lvlJc w:val="left"/>
      <w:pPr>
        <w:tabs>
          <w:tab w:val="num" w:pos="720"/>
        </w:tabs>
        <w:ind w:left="720" w:hanging="720"/>
      </w:pPr>
      <w:rPr>
        <w:rFonts w:asciiTheme="minorHAnsi" w:hAnsiTheme="minorHAnsi" w:hint="default"/>
        <w:vanish w:val="0"/>
        <w:sz w:val="16"/>
        <w:szCs w:val="16"/>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756DF1"/>
    <w:multiLevelType w:val="hybridMultilevel"/>
    <w:tmpl w:val="F7CE42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F353A53"/>
    <w:multiLevelType w:val="hybridMultilevel"/>
    <w:tmpl w:val="C3C8462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FD1608"/>
    <w:multiLevelType w:val="hybridMultilevel"/>
    <w:tmpl w:val="C7CEAD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23303154">
    <w:abstractNumId w:val="5"/>
  </w:num>
  <w:num w:numId="2" w16cid:durableId="1323894702">
    <w:abstractNumId w:val="6"/>
  </w:num>
  <w:num w:numId="3" w16cid:durableId="178355001">
    <w:abstractNumId w:val="3"/>
  </w:num>
  <w:num w:numId="4" w16cid:durableId="1761946829">
    <w:abstractNumId w:val="4"/>
  </w:num>
  <w:num w:numId="5" w16cid:durableId="188379489">
    <w:abstractNumId w:val="1"/>
  </w:num>
  <w:num w:numId="6" w16cid:durableId="1032220102">
    <w:abstractNumId w:val="0"/>
  </w:num>
  <w:num w:numId="7" w16cid:durableId="2001693463">
    <w:abstractNumId w:val="2"/>
  </w:num>
  <w:num w:numId="8" w16cid:durableId="2155064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451"/>
    <w:rsid w:val="00010C00"/>
    <w:rsid w:val="000119BE"/>
    <w:rsid w:val="000959E7"/>
    <w:rsid w:val="00095EC1"/>
    <w:rsid w:val="0009760E"/>
    <w:rsid w:val="000A0997"/>
    <w:rsid w:val="000F0374"/>
    <w:rsid w:val="000F1BC7"/>
    <w:rsid w:val="0013270B"/>
    <w:rsid w:val="00141E6C"/>
    <w:rsid w:val="0017677B"/>
    <w:rsid w:val="00186573"/>
    <w:rsid w:val="001B0E6A"/>
    <w:rsid w:val="001D6FA5"/>
    <w:rsid w:val="001E115C"/>
    <w:rsid w:val="001F112F"/>
    <w:rsid w:val="00227782"/>
    <w:rsid w:val="00243F4E"/>
    <w:rsid w:val="002459D3"/>
    <w:rsid w:val="0025699D"/>
    <w:rsid w:val="002D447F"/>
    <w:rsid w:val="003058C9"/>
    <w:rsid w:val="003257B4"/>
    <w:rsid w:val="00325D57"/>
    <w:rsid w:val="003B1280"/>
    <w:rsid w:val="003F7EC8"/>
    <w:rsid w:val="00423751"/>
    <w:rsid w:val="00442E77"/>
    <w:rsid w:val="00483FE0"/>
    <w:rsid w:val="004F312B"/>
    <w:rsid w:val="004F520A"/>
    <w:rsid w:val="00540451"/>
    <w:rsid w:val="0055183B"/>
    <w:rsid w:val="00560D31"/>
    <w:rsid w:val="00567104"/>
    <w:rsid w:val="00572FDE"/>
    <w:rsid w:val="005812E4"/>
    <w:rsid w:val="00595FDC"/>
    <w:rsid w:val="005D093C"/>
    <w:rsid w:val="00600C4B"/>
    <w:rsid w:val="0060429B"/>
    <w:rsid w:val="00663B90"/>
    <w:rsid w:val="006857C8"/>
    <w:rsid w:val="006E006E"/>
    <w:rsid w:val="006F5EFA"/>
    <w:rsid w:val="00723CEE"/>
    <w:rsid w:val="00727D7C"/>
    <w:rsid w:val="007554AF"/>
    <w:rsid w:val="007D1113"/>
    <w:rsid w:val="007D21F2"/>
    <w:rsid w:val="007E4B0D"/>
    <w:rsid w:val="008606E3"/>
    <w:rsid w:val="00871F22"/>
    <w:rsid w:val="008B0329"/>
    <w:rsid w:val="008D5723"/>
    <w:rsid w:val="008F66E3"/>
    <w:rsid w:val="00981565"/>
    <w:rsid w:val="009B551D"/>
    <w:rsid w:val="00A0208E"/>
    <w:rsid w:val="00A27915"/>
    <w:rsid w:val="00A45EA2"/>
    <w:rsid w:val="00A635D3"/>
    <w:rsid w:val="00A63656"/>
    <w:rsid w:val="00A67238"/>
    <w:rsid w:val="00A76E53"/>
    <w:rsid w:val="00AA100D"/>
    <w:rsid w:val="00AA5326"/>
    <w:rsid w:val="00AA68A7"/>
    <w:rsid w:val="00AB205C"/>
    <w:rsid w:val="00B02436"/>
    <w:rsid w:val="00B10DAE"/>
    <w:rsid w:val="00B55583"/>
    <w:rsid w:val="00B93453"/>
    <w:rsid w:val="00C51925"/>
    <w:rsid w:val="00CC2014"/>
    <w:rsid w:val="00CF2F4B"/>
    <w:rsid w:val="00D15B7B"/>
    <w:rsid w:val="00D44A50"/>
    <w:rsid w:val="00D536F6"/>
    <w:rsid w:val="00D7300E"/>
    <w:rsid w:val="00D8326C"/>
    <w:rsid w:val="00D94446"/>
    <w:rsid w:val="00DC5072"/>
    <w:rsid w:val="00DC7454"/>
    <w:rsid w:val="00E34CB2"/>
    <w:rsid w:val="00E51F3C"/>
    <w:rsid w:val="00E76CD7"/>
    <w:rsid w:val="00EC0AF0"/>
    <w:rsid w:val="00F36F9F"/>
    <w:rsid w:val="00F37236"/>
    <w:rsid w:val="00FD7882"/>
    <w:rsid w:val="00FE7B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656C1"/>
  <w15:docId w15:val="{549777F1-DDA1-420F-9460-94CB2A9D9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882"/>
    <w:pPr>
      <w:spacing w:after="280" w:line="264" w:lineRule="auto"/>
    </w:pPr>
    <w:rPr>
      <w:sz w:val="20"/>
    </w:rPr>
  </w:style>
  <w:style w:type="paragraph" w:styleId="Overskrift1">
    <w:name w:val="heading 1"/>
    <w:basedOn w:val="Normal"/>
    <w:next w:val="Normal"/>
    <w:link w:val="Overskrift1Tegn"/>
    <w:uiPriority w:val="9"/>
    <w:qFormat/>
    <w:rsid w:val="001F112F"/>
    <w:pPr>
      <w:keepNext/>
      <w:keepLines/>
      <w:spacing w:after="120" w:line="240" w:lineRule="auto"/>
      <w:outlineLvl w:val="0"/>
    </w:pPr>
    <w:rPr>
      <w:rFonts w:asciiTheme="majorHAnsi" w:eastAsiaTheme="majorEastAsia" w:hAnsiTheme="majorHAnsi" w:cstheme="majorBidi"/>
      <w:color w:val="2A2859" w:themeColor="text2"/>
      <w:sz w:val="28"/>
      <w:szCs w:val="32"/>
    </w:rPr>
  </w:style>
  <w:style w:type="paragraph" w:styleId="Overskrift2">
    <w:name w:val="heading 2"/>
    <w:basedOn w:val="Normal"/>
    <w:next w:val="Normal"/>
    <w:link w:val="Overskrift2Tegn"/>
    <w:uiPriority w:val="9"/>
    <w:qFormat/>
    <w:rsid w:val="006E006E"/>
    <w:pPr>
      <w:keepNext/>
      <w:keepLines/>
      <w:spacing w:after="0"/>
      <w:outlineLvl w:val="1"/>
    </w:pPr>
    <w:rPr>
      <w:rFonts w:asciiTheme="majorHAnsi" w:eastAsiaTheme="majorEastAsia" w:hAnsiTheme="majorHAnsi" w:cstheme="majorBidi"/>
      <w:b/>
      <w:color w:val="000000" w:themeColor="text1"/>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D7882"/>
    <w:rPr>
      <w:rFonts w:asciiTheme="majorHAnsi" w:eastAsiaTheme="majorEastAsia" w:hAnsiTheme="majorHAnsi" w:cstheme="majorBidi"/>
      <w:color w:val="2A2859" w:themeColor="text2"/>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uiPriority w:val="10"/>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FD7882"/>
    <w:rPr>
      <w:rFonts w:asciiTheme="majorHAnsi" w:eastAsiaTheme="majorEastAsia" w:hAnsiTheme="majorHAnsi" w:cstheme="majorBidi"/>
      <w:b/>
      <w:color w:val="000000" w:themeColor="text1"/>
      <w:sz w:val="20"/>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rsid w:val="00663B90"/>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63B90"/>
    <w:rPr>
      <w:rFonts w:ascii="Tahoma" w:hAnsi="Tahoma" w:cs="Tahoma"/>
      <w:sz w:val="16"/>
      <w:szCs w:val="16"/>
    </w:rPr>
  </w:style>
  <w:style w:type="paragraph" w:styleId="Listeavsnitt">
    <w:name w:val="List Paragraph"/>
    <w:basedOn w:val="Normal"/>
    <w:uiPriority w:val="34"/>
    <w:qFormat/>
    <w:rsid w:val="00D7300E"/>
    <w:pPr>
      <w:spacing w:after="0" w:line="240" w:lineRule="auto"/>
      <w:ind w:left="720"/>
      <w:contextualSpacing/>
    </w:pPr>
    <w:rPr>
      <w:rFonts w:ascii="Times New Roman" w:eastAsia="Times New Roman" w:hAnsi="Times New Roman" w:cs="Times New Roman"/>
      <w:sz w:val="24"/>
      <w:szCs w:val="20"/>
      <w:lang w:eastAsia="nb-NO"/>
    </w:rPr>
  </w:style>
  <w:style w:type="character" w:styleId="Merknadsreferanse">
    <w:name w:val="annotation reference"/>
    <w:basedOn w:val="Standardskriftforavsnitt"/>
    <w:uiPriority w:val="99"/>
    <w:semiHidden/>
    <w:rsid w:val="00AA5326"/>
    <w:rPr>
      <w:sz w:val="16"/>
      <w:szCs w:val="16"/>
    </w:rPr>
  </w:style>
  <w:style w:type="paragraph" w:styleId="Merknadstekst">
    <w:name w:val="annotation text"/>
    <w:basedOn w:val="Normal"/>
    <w:link w:val="MerknadstekstTegn"/>
    <w:uiPriority w:val="99"/>
    <w:semiHidden/>
    <w:rsid w:val="00AA5326"/>
    <w:pPr>
      <w:spacing w:line="240" w:lineRule="auto"/>
    </w:pPr>
    <w:rPr>
      <w:szCs w:val="20"/>
    </w:rPr>
  </w:style>
  <w:style w:type="character" w:customStyle="1" w:styleId="MerknadstekstTegn">
    <w:name w:val="Merknadstekst Tegn"/>
    <w:basedOn w:val="Standardskriftforavsnitt"/>
    <w:link w:val="Merknadstekst"/>
    <w:uiPriority w:val="99"/>
    <w:semiHidden/>
    <w:rsid w:val="00AA5326"/>
    <w:rPr>
      <w:sz w:val="20"/>
      <w:szCs w:val="20"/>
    </w:rPr>
  </w:style>
  <w:style w:type="paragraph" w:styleId="Kommentaremne">
    <w:name w:val="annotation subject"/>
    <w:basedOn w:val="Merknadstekst"/>
    <w:next w:val="Merknadstekst"/>
    <w:link w:val="KommentaremneTegn"/>
    <w:uiPriority w:val="99"/>
    <w:semiHidden/>
    <w:rsid w:val="00AA5326"/>
    <w:rPr>
      <w:b/>
      <w:bCs/>
    </w:rPr>
  </w:style>
  <w:style w:type="character" w:customStyle="1" w:styleId="KommentaremneTegn">
    <w:name w:val="Kommentaremne Tegn"/>
    <w:basedOn w:val="MerknadstekstTegn"/>
    <w:link w:val="Kommentaremne"/>
    <w:uiPriority w:val="99"/>
    <w:semiHidden/>
    <w:rsid w:val="00AA5326"/>
    <w:rPr>
      <w:b/>
      <w:bCs/>
      <w:sz w:val="20"/>
      <w:szCs w:val="20"/>
    </w:rPr>
  </w:style>
  <w:style w:type="paragraph" w:styleId="Revisjon">
    <w:name w:val="Revision"/>
    <w:hidden/>
    <w:uiPriority w:val="99"/>
    <w:semiHidden/>
    <w:rsid w:val="00010C00"/>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Y557527\OneDrive%20-%20Oslo%20kommune\Dokumenter\2.%20Tomt%20dokument%20med%20logo"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ument>
  <properties>
    <mergeMode>MergeOne</mergeMode>
    <mutualMergeSupport>False</mutualMergeSupport>
    <templateURI>docx</templateURI>
    <language/>
    <showHiddenMark>False</showHiddenMark>
    <websakInfo>
      <fletteDato>14.04.2026</fletteDato>
      <sakid>2022026348</sakid>
      <jpid>2022187182</jpid>
      <filUnique/>
      <filChecksumFørFlett/>
      <erHoveddokument>False</erHoveddokument>
      <dcTitle>Konkurransegrunnlag</dcTitle>
    </websakInfo>
  </properties>
  <header/>
  <footer/>
  <body/>
</document>
</file>

<file path=customXml/item2.xml><?xml version="1.0" encoding="utf-8"?>
<document>
  <properties>
    <mergeMode>MergeOne</mergeMode>
    <mutualMergeSupport>False</mutualMergeSupport>
    <templateURI>docx</templateURI>
    <language/>
    <showHiddenMark>False</showHiddenMark>
    <websakInfo>
      <fletteDato>14.04.2026</fletteDato>
      <sakid>2022026348</sakid>
      <jpid>2022187182</jpid>
      <filUnique/>
      <filChecksumFørFlett/>
      <erHoveddokument>False</erHoveddokument>
      <dcTitle>Konkurransegrunnlag</dcTitle>
    </websakInfo>
  </properties>
  <header/>
  <footer/>
  <body/>
</document>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467EA842-A60D-4436-82C1-D71FB1AFF044}">
  <ds:schemaRefs/>
</ds:datastoreItem>
</file>

<file path=docProps/app.xml><?xml version="1.0" encoding="utf-8"?>
<Properties xmlns="http://schemas.openxmlformats.org/officeDocument/2006/extended-properties" xmlns:vt="http://schemas.openxmlformats.org/officeDocument/2006/docPropsVTypes">
  <Template>2. Tomt dokument med logo</Template>
  <TotalTime>9</TotalTime>
  <Pages>2</Pages>
  <Words>485</Words>
  <Characters>2572</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&amp;lt;Skriv tittel her&amp;gt;</vt:lpstr>
    </vt:vector>
  </TitlesOfParts>
  <Company>Oslo kommune</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creator>Meld inn i Domenet</dc:creator>
  <cp:lastModifiedBy>Cathrine Flaglien</cp:lastModifiedBy>
  <cp:revision>11</cp:revision>
  <dcterms:created xsi:type="dcterms:W3CDTF">2026-03-31T13:50:00Z</dcterms:created>
  <dcterms:modified xsi:type="dcterms:W3CDTF">2026-04-14T06:26:00Z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ies>
</file>